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6274" w14:textId="77777777" w:rsidR="00404549" w:rsidRDefault="00031A3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1ED41E" wp14:editId="04BC4E81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9E69CF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E38F72" w14:textId="77777777" w:rsidR="00F46FD0" w:rsidRPr="00F46FD0" w:rsidRDefault="00F46FD0" w:rsidP="00F46FD0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lang w:bidi="ar-SY"/>
                                </w:rPr>
                              </w:pPr>
                              <w:r w:rsidRPr="00F46FD0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المراجعة الخارجية</w:t>
                              </w:r>
                            </w:p>
                            <w:p w14:paraId="7C03023E" w14:textId="77777777" w:rsidR="00031A31" w:rsidRPr="002771A2" w:rsidRDefault="00031A31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1ED41E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3E9E69CF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73E38F72" w14:textId="77777777" w:rsidR="00F46FD0" w:rsidRPr="00F46FD0" w:rsidRDefault="00F46FD0" w:rsidP="00F46FD0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lang w:bidi="ar-SY"/>
                          </w:rPr>
                        </w:pPr>
                        <w:r w:rsidRPr="00F46FD0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المراجعة الخارجية</w:t>
                        </w:r>
                      </w:p>
                      <w:p w14:paraId="7C03023E" w14:textId="77777777" w:rsidR="00031A31" w:rsidRPr="002771A2" w:rsidRDefault="00031A31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022DD66" w14:textId="77777777" w:rsidR="00F53D08" w:rsidRPr="00F53D08" w:rsidRDefault="00F53D08" w:rsidP="00F53D08">
      <w:pPr>
        <w:rPr>
          <w:rtl/>
        </w:rPr>
      </w:pPr>
    </w:p>
    <w:p w14:paraId="44946334" w14:textId="77777777" w:rsidR="00F53D08" w:rsidRPr="00F53D08" w:rsidRDefault="00F53D08" w:rsidP="00F53D08">
      <w:pPr>
        <w:rPr>
          <w:rtl/>
        </w:rPr>
      </w:pPr>
    </w:p>
    <w:p w14:paraId="0BAE90DE" w14:textId="77777777" w:rsidR="00F53D08" w:rsidRPr="00F53D08" w:rsidRDefault="00F53D08" w:rsidP="00F53D08">
      <w:pPr>
        <w:rPr>
          <w:rtl/>
        </w:rPr>
      </w:pPr>
    </w:p>
    <w:p w14:paraId="42F8595C" w14:textId="77777777" w:rsidR="00F53D08" w:rsidRPr="00F53D08" w:rsidRDefault="00F53D08" w:rsidP="00F53D08">
      <w:pPr>
        <w:rPr>
          <w:rtl/>
        </w:rPr>
      </w:pPr>
    </w:p>
    <w:p w14:paraId="4C88E78D" w14:textId="77777777" w:rsidR="00F53D08" w:rsidRPr="00F53D08" w:rsidRDefault="00F53D08" w:rsidP="00F53D08">
      <w:pPr>
        <w:rPr>
          <w:rtl/>
        </w:rPr>
      </w:pPr>
    </w:p>
    <w:p w14:paraId="3B27F0DA" w14:textId="77777777" w:rsidR="00F53D08" w:rsidRPr="00F53D08" w:rsidRDefault="00F53D08" w:rsidP="00F53D08">
      <w:pPr>
        <w:rPr>
          <w:rtl/>
        </w:rPr>
      </w:pPr>
    </w:p>
    <w:p w14:paraId="064FB2DE" w14:textId="77777777" w:rsidR="00F53D08" w:rsidRPr="00F53D08" w:rsidRDefault="00F53D08" w:rsidP="00F53D08">
      <w:pPr>
        <w:rPr>
          <w:rtl/>
        </w:rPr>
      </w:pPr>
    </w:p>
    <w:p w14:paraId="3A8D8FB1" w14:textId="77777777" w:rsidR="00F53D08" w:rsidRPr="00F53D08" w:rsidRDefault="00F46FD0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471C68E7" wp14:editId="27F14F0B">
            <wp:simplePos x="0" y="0"/>
            <wp:positionH relativeFrom="page">
              <wp:posOffset>-269240</wp:posOffset>
            </wp:positionH>
            <wp:positionV relativeFrom="paragraph">
              <wp:posOffset>2803525</wp:posOffset>
            </wp:positionV>
            <wp:extent cx="7861300" cy="3930650"/>
            <wp:effectExtent l="0" t="0" r="6350" b="0"/>
            <wp:wrapNone/>
            <wp:docPr id="1608691370" name="Picture 1" descr="A magnifying glass next to a few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magnifying glass next to a few circl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0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CE571C" w14:textId="0E088807" w:rsidR="00031A31" w:rsidRDefault="00031A31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D68F3D4" wp14:editId="78573F78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198E0A" w14:textId="1BAE6FED" w:rsidR="00031A31" w:rsidRPr="00031A31" w:rsidRDefault="007311F6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9" w:history="1">
                                <w:r w:rsidR="00031A31" w:rsidRPr="007311F6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تقييم الدورة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68F3D4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58198E0A" w14:textId="1BAE6FED" w:rsidR="00031A31" w:rsidRPr="00031A31" w:rsidRDefault="007311F6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0" w:history="1">
                          <w:r w:rsidR="00031A31" w:rsidRPr="007311F6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تقييم الدورة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F0B6E4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16A55459" w14:textId="73A121A6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5FA19633" w14:textId="0794DB0A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550C0163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489E0B28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14:paraId="6095C1AA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721ECF5A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2305970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287F873D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3F7402A1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56D10E57" w14:textId="77777777" w:rsidTr="00031A31">
        <w:tc>
          <w:tcPr>
            <w:tcW w:w="714" w:type="pct"/>
            <w:shd w:val="clear" w:color="auto" w:fill="auto"/>
            <w:vAlign w:val="center"/>
          </w:tcPr>
          <w:p w14:paraId="6C33752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0D22C75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0A47256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6672F2D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62DA860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7453D02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4E64F7F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28A184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E7ADB14" w14:textId="77777777" w:rsidTr="00031A31">
        <w:tc>
          <w:tcPr>
            <w:tcW w:w="714" w:type="pct"/>
            <w:shd w:val="clear" w:color="auto" w:fill="auto"/>
            <w:vAlign w:val="center"/>
          </w:tcPr>
          <w:p w14:paraId="2D1FF733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3E5B1FF7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48E628A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40B2C4B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253295B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20A5C45A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126A7FB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1AB38E1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55DE72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10C91E23" w14:textId="77777777" w:rsidTr="00031A31">
        <w:tc>
          <w:tcPr>
            <w:tcW w:w="714" w:type="pct"/>
            <w:shd w:val="clear" w:color="auto" w:fill="auto"/>
            <w:vAlign w:val="center"/>
          </w:tcPr>
          <w:p w14:paraId="3A33626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60532F4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724AC96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3A1C8CB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744F39B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1E654D1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2F4C174B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1526763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F91A08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E95E12F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14:paraId="6356A1A4" w14:textId="77777777" w:rsidTr="00031A31">
        <w:tc>
          <w:tcPr>
            <w:tcW w:w="714" w:type="pct"/>
            <w:shd w:val="clear" w:color="auto" w:fill="auto"/>
            <w:vAlign w:val="center"/>
          </w:tcPr>
          <w:p w14:paraId="26EC91F5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5CA81B3A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382954E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24AA79FC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3B16732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674C0790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6ACB173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0C45CAFC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6C88D5B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587C128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2AE02D8C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75401F8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3806B62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486682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7F7C91CB" w14:textId="77777777" w:rsidTr="00031A31">
        <w:tc>
          <w:tcPr>
            <w:tcW w:w="714" w:type="pct"/>
            <w:shd w:val="clear" w:color="auto" w:fill="auto"/>
            <w:vAlign w:val="center"/>
          </w:tcPr>
          <w:p w14:paraId="0D840BFD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1DCCA29B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4E86E8E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28A1C28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60B0A25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7351A42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1E1321E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5F080AC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52937F0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68F214AD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2A101B79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46FAB6A4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2EBE2C8" wp14:editId="3E67E9F3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7D71A0" w14:textId="236899CE" w:rsidR="00031A31" w:rsidRPr="00031A31" w:rsidRDefault="007311F6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1" w:history="1">
                                <w:r w:rsidR="00031A31" w:rsidRPr="007311F6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التقييم العام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EBE2C8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0B7D71A0" w14:textId="236899CE" w:rsidR="00031A31" w:rsidRPr="00031A31" w:rsidRDefault="007311F6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2" w:history="1">
                          <w:r w:rsidR="00031A31" w:rsidRPr="007311F6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التقييم العام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B3D8893" w14:textId="7EE132FF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22AD1E76" w14:textId="463B01C8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66764B0A" w14:textId="60C01F89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6329A4FC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7D1CE43" wp14:editId="76E2D97F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4FAB3608" w14:textId="22FCCC6D" w:rsidR="001E1BF1" w:rsidRPr="00031A31" w:rsidRDefault="007311F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4" w:history="1">
        <w:r w:rsidR="001E1BF1" w:rsidRPr="007311F6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7311F6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7311F6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7311F6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7311F6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14:paraId="78258021" w14:textId="77777777" w:rsidTr="00031A31">
        <w:tc>
          <w:tcPr>
            <w:tcW w:w="2470" w:type="pct"/>
            <w:shd w:val="clear" w:color="auto" w:fill="auto"/>
          </w:tcPr>
          <w:p w14:paraId="7644AC9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439F0FD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482EF72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CCD7E4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271FFC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6A6D24B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6F25B283" w14:textId="77777777" w:rsidTr="00031A31">
        <w:tc>
          <w:tcPr>
            <w:tcW w:w="2470" w:type="pct"/>
            <w:shd w:val="clear" w:color="auto" w:fill="auto"/>
          </w:tcPr>
          <w:p w14:paraId="51B15D0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1C4BF80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29769D0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4673CF4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63E351D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22C7CC1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65EE966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0D0BEE4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1DC0772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7BA8D65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173364A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29AA2CF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08C040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6845E6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17FF287C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143E39E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3240EB6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F92972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5BD350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6A8AF4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05A01A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FBC102D" w14:textId="77777777" w:rsidTr="00031A31">
        <w:tc>
          <w:tcPr>
            <w:tcW w:w="2470" w:type="pct"/>
            <w:shd w:val="clear" w:color="auto" w:fill="auto"/>
          </w:tcPr>
          <w:p w14:paraId="32C0E05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2155AA3D" w14:textId="573B449E" w:rsidR="00605EF0" w:rsidRPr="007311F6" w:rsidRDefault="001E1BF1" w:rsidP="007311F6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lastRenderedPageBreak/>
              <w:t>المحتوى العلمي للبرنامج</w:t>
            </w:r>
          </w:p>
        </w:tc>
        <w:tc>
          <w:tcPr>
            <w:tcW w:w="534" w:type="pct"/>
            <w:shd w:val="clear" w:color="auto" w:fill="auto"/>
          </w:tcPr>
          <w:p w14:paraId="6E70A18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1F0A64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3828F37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610590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0C33F14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112D0702" w14:textId="77777777" w:rsidTr="00031A31">
        <w:tc>
          <w:tcPr>
            <w:tcW w:w="2470" w:type="pct"/>
            <w:shd w:val="clear" w:color="auto" w:fill="auto"/>
          </w:tcPr>
          <w:p w14:paraId="2CC570F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2D8B1BF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4CBD2FC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0DE6C4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FEC1C0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FFD3D7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E9F7A4A" w14:textId="77777777" w:rsidTr="00031A31">
        <w:tc>
          <w:tcPr>
            <w:tcW w:w="2470" w:type="pct"/>
            <w:shd w:val="clear" w:color="auto" w:fill="auto"/>
          </w:tcPr>
          <w:p w14:paraId="0772915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513ED0F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71E327B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3278443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ADEDC8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2C0323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25340C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EE8A8C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5CB1A059" w14:textId="77777777" w:rsidTr="00031A31">
        <w:tc>
          <w:tcPr>
            <w:tcW w:w="2470" w:type="pct"/>
            <w:shd w:val="clear" w:color="auto" w:fill="auto"/>
          </w:tcPr>
          <w:p w14:paraId="572348D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7FAF3A4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05B702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EEAC1E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F1E12D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FC67CE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7D88B387" w14:textId="77777777" w:rsidTr="00031A31">
        <w:tc>
          <w:tcPr>
            <w:tcW w:w="2470" w:type="pct"/>
            <w:shd w:val="clear" w:color="auto" w:fill="auto"/>
          </w:tcPr>
          <w:p w14:paraId="256163A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2438D80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33C486F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157BA12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2E3328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2117716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B66C4B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5094F50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05C45C5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6EED56A1" w14:textId="03983774" w:rsidR="001E1BF1" w:rsidRPr="00031A31" w:rsidRDefault="00000000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5" w:history="1">
        <w:r w:rsidR="001E1BF1"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  <w:r w:rsidR="00156E8C">
        <w:rPr>
          <w:rStyle w:val="Hyperlink"/>
          <w:rFonts w:ascii="Adobe Arabic" w:hAnsi="Adobe Arabic" w:cs="Adobe Arabic" w:hint="cs"/>
          <w:b/>
          <w:bCs/>
          <w:color w:val="168489"/>
          <w:sz w:val="42"/>
          <w:szCs w:val="42"/>
          <w:u w:val="double"/>
          <w:rtl/>
          <w:lang w:bidi="ar-EG"/>
        </w:rPr>
        <w:t>:</w:t>
      </w:r>
    </w:p>
    <w:p w14:paraId="222143F2" w14:textId="77777777" w:rsidR="000347FD" w:rsidRPr="001E1BF1" w:rsidRDefault="000347FD" w:rsidP="000347FD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14:paraId="71385A87" w14:textId="77777777" w:rsidR="000347FD" w:rsidRPr="001E1BF1" w:rsidRDefault="000347FD" w:rsidP="000347FD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14:paraId="19F5CF0D" w14:textId="77777777" w:rsidR="000347FD" w:rsidRPr="001E1BF1" w:rsidRDefault="000347FD" w:rsidP="000347FD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14:paraId="0614EFAE" w14:textId="77777777" w:rsidR="000347FD" w:rsidRPr="001E1BF1" w:rsidRDefault="000347FD" w:rsidP="000347FD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14:paraId="6C3BA466" w14:textId="77777777" w:rsidR="00301274" w:rsidRPr="000347FD" w:rsidRDefault="000347FD" w:rsidP="000347FD">
      <w:pPr>
        <w:shd w:val="clear" w:color="auto" w:fill="F2F2F2" w:themeFill="background1" w:themeFillShade="F2"/>
        <w:spacing w:before="240" w:line="480" w:lineRule="auto"/>
        <w:jc w:val="center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sectPr w:rsidR="00301274" w:rsidRPr="000347FD" w:rsidSect="00F0683A">
      <w:headerReference w:type="default" r:id="rId16"/>
      <w:footerReference w:type="default" r:id="rId17"/>
      <w:footerReference w:type="first" r:id="rId18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A6CE3" w14:textId="77777777" w:rsidR="005F2658" w:rsidRDefault="005F2658" w:rsidP="00F53D08">
      <w:pPr>
        <w:spacing w:line="240" w:lineRule="auto"/>
      </w:pPr>
      <w:r>
        <w:separator/>
      </w:r>
    </w:p>
  </w:endnote>
  <w:endnote w:type="continuationSeparator" w:id="0">
    <w:p w14:paraId="728C2E00" w14:textId="77777777" w:rsidR="005F2658" w:rsidRDefault="005F265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Yakout Linotype Light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F5081" w14:textId="1E24440C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00384" behindDoc="0" locked="0" layoutInCell="1" allowOverlap="1" wp14:anchorId="365ACA9C" wp14:editId="541B83DC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36CF540B" id="Group 39" o:spid="_x0000_s1026" style="position:absolute;margin-left:0;margin-top:-275.5pt;width:326.5pt;height:328pt;z-index:251600384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47FD">
          <w:rPr>
            <w:noProof/>
            <w:color w:val="168489"/>
            <w:sz w:val="40"/>
            <w:szCs w:val="44"/>
            <w:rtl/>
          </w:rPr>
          <w:t>4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1B203590" w14:textId="70534238" w:rsidR="008D42C1" w:rsidRPr="000F243F" w:rsidRDefault="00156E8C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718144" behindDoc="0" locked="0" layoutInCell="1" allowOverlap="1" wp14:anchorId="55CD3DA0" wp14:editId="41077AEE">
              <wp:simplePos x="0" y="0"/>
              <wp:positionH relativeFrom="column">
                <wp:posOffset>2188210</wp:posOffset>
              </wp:positionH>
              <wp:positionV relativeFrom="paragraph">
                <wp:posOffset>107315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54B3B" w14:textId="77777777" w:rsidR="00156E8C" w:rsidRPr="009F0BE2" w:rsidRDefault="00156E8C" w:rsidP="00156E8C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D3DA0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72.3pt;margin-top:8.45pt;width:123pt;height:24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" filled="f" stroked="f" strokeweight=".5pt">
              <v:textbox>
                <w:txbxContent>
                  <w:p w14:paraId="77354B3B" w14:textId="77777777" w:rsidR="00156E8C" w:rsidRPr="009F0BE2" w:rsidRDefault="00156E8C" w:rsidP="00156E8C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75488" behindDoc="0" locked="0" layoutInCell="1" allowOverlap="1" wp14:anchorId="572654FC" wp14:editId="20FFF7A2">
              <wp:simplePos x="0" y="0"/>
              <wp:positionH relativeFrom="column">
                <wp:posOffset>-314325</wp:posOffset>
              </wp:positionH>
              <wp:positionV relativeFrom="paragraph">
                <wp:posOffset>108585</wp:posOffset>
              </wp:positionV>
              <wp:extent cx="1409700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97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60B1F8" w14:textId="77777777" w:rsidR="00156E8C" w:rsidRPr="00156E8C" w:rsidRDefault="00156E8C" w:rsidP="00156E8C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</w:pPr>
                          <w:r w:rsidRPr="00156E8C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2654FC" id="مستطيل 2" o:spid="_x0000_s1066" style="position:absolute;left:0;text-align:left;margin-left:-24.75pt;margin-top:8.55pt;width:111pt;height:24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" filled="f" stroked="f" strokeweight="1pt">
              <v:textbox>
                <w:txbxContent>
                  <w:p w14:paraId="1460B1F8" w14:textId="77777777" w:rsidR="00156E8C" w:rsidRPr="00156E8C" w:rsidRDefault="00156E8C" w:rsidP="00156E8C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  <w:szCs w:val="28"/>
                      </w:rPr>
                    </w:pPr>
                    <w:r w:rsidRPr="00156E8C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  <w:szCs w:val="2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B11117D" wp14:editId="54D26ADE">
              <wp:simplePos x="0" y="0"/>
              <wp:positionH relativeFrom="column">
                <wp:posOffset>4271645</wp:posOffset>
              </wp:positionH>
              <wp:positionV relativeFrom="paragraph">
                <wp:posOffset>231140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451D976" w14:textId="77777777" w:rsidR="00156E8C" w:rsidRPr="00DC31A5" w:rsidRDefault="00156E8C" w:rsidP="00156E8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3310692C" w14:textId="77777777" w:rsidR="00156E8C" w:rsidRPr="00DC31A5" w:rsidRDefault="00000000" w:rsidP="00156E8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156E8C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179F86A4" w14:textId="77777777" w:rsidR="00156E8C" w:rsidRPr="00DC31A5" w:rsidRDefault="00156E8C" w:rsidP="00156E8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5DFD0A42" w14:textId="77777777" w:rsidR="00156E8C" w:rsidRPr="00DC31A5" w:rsidRDefault="00156E8C" w:rsidP="00156E8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4F7F6728" w14:textId="77777777" w:rsidR="00156E8C" w:rsidRDefault="00156E8C" w:rsidP="00156E8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65A559EC" w14:textId="77777777" w:rsidR="00156E8C" w:rsidRPr="00DC31A5" w:rsidRDefault="00156E8C" w:rsidP="00156E8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11117D" id="مستطيل 38" o:spid="_x0000_s1067" style="position:absolute;left:0;text-align:left;margin-left:336.35pt;margin-top:18.2pt;width:186.95pt;height:110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" filled="f" stroked="f" strokeweight="1pt">
              <v:textbox>
                <w:txbxContent>
                  <w:p w14:paraId="6451D976" w14:textId="77777777" w:rsidR="00156E8C" w:rsidRPr="00DC31A5" w:rsidRDefault="00156E8C" w:rsidP="00156E8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3310692C" w14:textId="77777777" w:rsidR="00156E8C" w:rsidRPr="00DC31A5" w:rsidRDefault="00000000" w:rsidP="00156E8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="00156E8C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179F86A4" w14:textId="77777777" w:rsidR="00156E8C" w:rsidRPr="00DC31A5" w:rsidRDefault="00156E8C" w:rsidP="00156E8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5DFD0A42" w14:textId="77777777" w:rsidR="00156E8C" w:rsidRPr="00DC31A5" w:rsidRDefault="00156E8C" w:rsidP="00156E8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4F7F6728" w14:textId="77777777" w:rsidR="00156E8C" w:rsidRDefault="00156E8C" w:rsidP="00156E8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65A559EC" w14:textId="77777777" w:rsidR="00156E8C" w:rsidRPr="00DC31A5" w:rsidRDefault="00156E8C" w:rsidP="00156E8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358B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F6D26" w14:textId="77777777" w:rsidR="005F2658" w:rsidRDefault="005F2658" w:rsidP="00F53D08">
      <w:pPr>
        <w:spacing w:line="240" w:lineRule="auto"/>
      </w:pPr>
      <w:r>
        <w:separator/>
      </w:r>
    </w:p>
  </w:footnote>
  <w:footnote w:type="continuationSeparator" w:id="0">
    <w:p w14:paraId="73E84B95" w14:textId="77777777" w:rsidR="005F2658" w:rsidRDefault="005F265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135A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79DE4F0E" wp14:editId="608BD4FA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7675A0" wp14:editId="2E8B702A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33FD1E" w14:textId="77777777" w:rsidR="00031A31" w:rsidRPr="00031A31" w:rsidRDefault="00F46FD0" w:rsidP="00F46FD0">
                            <w:pPr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F46FD0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المراجعة الخارجية</w:t>
                            </w:r>
                            <w:r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7675A0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6533FD1E" w14:textId="77777777" w:rsidR="00031A31" w:rsidRPr="00031A31" w:rsidRDefault="00F46FD0" w:rsidP="00F46FD0">
                      <w:pPr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F46FD0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المراجعة الخارجية</w:t>
                      </w:r>
                      <w:r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239E1F57" w14:textId="77777777" w:rsidR="008D42C1" w:rsidRDefault="008D42C1" w:rsidP="00031A31">
    <w:pPr>
      <w:pStyle w:val="a3"/>
      <w:rPr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6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1507524">
    <w:abstractNumId w:val="27"/>
  </w:num>
  <w:num w:numId="2" w16cid:durableId="589586498">
    <w:abstractNumId w:val="13"/>
  </w:num>
  <w:num w:numId="3" w16cid:durableId="1680811080">
    <w:abstractNumId w:val="14"/>
  </w:num>
  <w:num w:numId="4" w16cid:durableId="163011097">
    <w:abstractNumId w:val="23"/>
  </w:num>
  <w:num w:numId="5" w16cid:durableId="962150964">
    <w:abstractNumId w:val="2"/>
  </w:num>
  <w:num w:numId="6" w16cid:durableId="1033572760">
    <w:abstractNumId w:val="1"/>
  </w:num>
  <w:num w:numId="7" w16cid:durableId="598486274">
    <w:abstractNumId w:val="10"/>
  </w:num>
  <w:num w:numId="8" w16cid:durableId="1512721166">
    <w:abstractNumId w:val="22"/>
  </w:num>
  <w:num w:numId="9" w16cid:durableId="2017460659">
    <w:abstractNumId w:val="18"/>
  </w:num>
  <w:num w:numId="10" w16cid:durableId="1050611519">
    <w:abstractNumId w:val="26"/>
  </w:num>
  <w:num w:numId="11" w16cid:durableId="807556736">
    <w:abstractNumId w:val="16"/>
  </w:num>
  <w:num w:numId="12" w16cid:durableId="1199052116">
    <w:abstractNumId w:val="30"/>
  </w:num>
  <w:num w:numId="13" w16cid:durableId="933783604">
    <w:abstractNumId w:val="7"/>
  </w:num>
  <w:num w:numId="14" w16cid:durableId="74593323">
    <w:abstractNumId w:val="9"/>
  </w:num>
  <w:num w:numId="15" w16cid:durableId="1205942424">
    <w:abstractNumId w:val="5"/>
  </w:num>
  <w:num w:numId="16" w16cid:durableId="370804263">
    <w:abstractNumId w:val="21"/>
  </w:num>
  <w:num w:numId="17" w16cid:durableId="870610563">
    <w:abstractNumId w:val="24"/>
  </w:num>
  <w:num w:numId="18" w16cid:durableId="1137919501">
    <w:abstractNumId w:val="0"/>
  </w:num>
  <w:num w:numId="19" w16cid:durableId="530798797">
    <w:abstractNumId w:val="17"/>
  </w:num>
  <w:num w:numId="20" w16cid:durableId="979841003">
    <w:abstractNumId w:val="28"/>
  </w:num>
  <w:num w:numId="21" w16cid:durableId="427432110">
    <w:abstractNumId w:val="12"/>
  </w:num>
  <w:num w:numId="22" w16cid:durableId="806361442">
    <w:abstractNumId w:val="6"/>
  </w:num>
  <w:num w:numId="23" w16cid:durableId="1037508836">
    <w:abstractNumId w:val="19"/>
  </w:num>
  <w:num w:numId="24" w16cid:durableId="1936673260">
    <w:abstractNumId w:val="15"/>
  </w:num>
  <w:num w:numId="25" w16cid:durableId="956107780">
    <w:abstractNumId w:val="8"/>
  </w:num>
  <w:num w:numId="26" w16cid:durableId="395864377">
    <w:abstractNumId w:val="25"/>
  </w:num>
  <w:num w:numId="27" w16cid:durableId="530462756">
    <w:abstractNumId w:val="3"/>
  </w:num>
  <w:num w:numId="28" w16cid:durableId="2116092909">
    <w:abstractNumId w:val="20"/>
  </w:num>
  <w:num w:numId="29" w16cid:durableId="372117393">
    <w:abstractNumId w:val="29"/>
  </w:num>
  <w:num w:numId="30" w16cid:durableId="595871555">
    <w:abstractNumId w:val="11"/>
  </w:num>
  <w:num w:numId="31" w16cid:durableId="1561867382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FD0"/>
    <w:rsid w:val="00015BA6"/>
    <w:rsid w:val="000175C5"/>
    <w:rsid w:val="00017C30"/>
    <w:rsid w:val="00026EBD"/>
    <w:rsid w:val="00031285"/>
    <w:rsid w:val="00031A31"/>
    <w:rsid w:val="000347FD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56E8C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B82"/>
    <w:rsid w:val="00567F02"/>
    <w:rsid w:val="0057074D"/>
    <w:rsid w:val="005A14EB"/>
    <w:rsid w:val="005B19EA"/>
    <w:rsid w:val="005B20FB"/>
    <w:rsid w:val="005B394D"/>
    <w:rsid w:val="005B6BA6"/>
    <w:rsid w:val="005D7AB8"/>
    <w:rsid w:val="005F2658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311F6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25CC7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441E6"/>
    <w:rsid w:val="00C70FC6"/>
    <w:rsid w:val="00C72507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E5147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6FD0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922AB6"/>
  <w15:docId w15:val="{97530A87-7CF6-436C-9D79-420B10F8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0347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0347FD"/>
    <w:rPr>
      <w:rFonts w:ascii="Tahoma" w:hAnsi="Tahoma" w:cs="Tahoma"/>
      <w:sz w:val="16"/>
      <w:szCs w:val="16"/>
    </w:rPr>
  </w:style>
  <w:style w:type="character" w:styleId="a8">
    <w:name w:val="Unresolved Mention"/>
    <w:basedOn w:val="a0"/>
    <w:uiPriority w:val="99"/>
    <w:semiHidden/>
    <w:unhideWhenUsed/>
    <w:rsid w:val="007311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" TargetMode="External"/><Relationship Id="rId10" Type="http://schemas.openxmlformats.org/officeDocument/2006/relationships/hyperlink" Target="http://www.dawliatraining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" TargetMode="External"/><Relationship Id="rId14" Type="http://schemas.openxmlformats.org/officeDocument/2006/relationships/hyperlink" Target="http://www.dawliatraining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877CA16-CFE4-4434-A117-0E7848E5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4</TotalTime>
  <Pages>5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4</cp:revision>
  <cp:lastPrinted>2022-03-26T18:07:00Z</cp:lastPrinted>
  <dcterms:created xsi:type="dcterms:W3CDTF">2025-02-07T02:17:00Z</dcterms:created>
  <dcterms:modified xsi:type="dcterms:W3CDTF">2025-05-04T06:07:00Z</dcterms:modified>
</cp:coreProperties>
</file>